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DC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平顶山康利来医疗器械有限公司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平顶山康利来医疗器械有限公司</w:t>
      </w:r>
    </w:p>
    <w:bookmarkEnd w:id="0"/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主营医用手术包、一次性使用手术衣等医疗器械研发、生产和销售，是鲁山本地医疗器械生产重点企业，厂区占地3万平方，现有员工200多人，产能与市场覆盖全国及欧美国家。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医疗器械制造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孔涛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13781072037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343968615@qq.com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生产操作工：招聘50名；岗位要求：女工，年龄18-50岁，能适应流水线作业，有无经验均可（公司提供岗前培训），吃苦耐劳，服从生产安排。</w:t>
      </w:r>
    </w:p>
    <w:p w14:paraId="5753113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、仓库管理员：招聘2人；岗位条件：年龄20-40岁，会基础电脑操作（Excel/ERP系统），有仓储管理经验优先，了解医疗器械仓储规范，责任心强。</w:t>
      </w:r>
    </w:p>
    <w:p w14:paraId="4F5DF7F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质检专员：招聘3人；岗位条件：大专及以上学历，生物工程/医疗器械相关专业优先，有医疗器械质检经验者优先，熟悉医用耗材质量检验标准，细心负责。   </w:t>
      </w:r>
    </w:p>
    <w:p w14:paraId="5BE8BC0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>4. 车间组长：4人；25-45岁，有2年以上医疗器械/制造业车间管理经验，熟悉流水线生产调度，能协调班组工作、把控生产质量，具备良好的沟通与管理能力。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5. 销售业务：6人；20-40岁，大专及以上学历，市场营销/医药相关专业优先，有医疗器械销售经验或医药渠道资源者优先，具备较强的沟通谈判能力，能适应省内出差。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6E0D2CE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生产操作工：3000-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60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00元/月；</w:t>
      </w:r>
    </w:p>
    <w:p w14:paraId="2CB125F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质检专员：3500-5000元/月；</w:t>
      </w:r>
    </w:p>
    <w:p w14:paraId="757E4BD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仓库管理员：3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500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-4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5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00元/月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；</w:t>
      </w:r>
    </w:p>
    <w:p w14:paraId="41E9E7F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车间组长：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6000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-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7500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元/月（底薪+绩效奖）</w:t>
      </w:r>
    </w:p>
    <w:p w14:paraId="0462F91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销售业务：3000元底薪+销售额提成（综合薪资5000-15000元/月）</w:t>
      </w:r>
    </w:p>
    <w:p w14:paraId="5273F5B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（均含底薪+绩效/提成+全勤奖）</w:t>
      </w:r>
    </w:p>
    <w:p w14:paraId="0BB64BC8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基础福利：缴纳五险，提供免费工作餐/住宿补贴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。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left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企业福利：岗前免费培训，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前21天每天补贴100元，</w:t>
      </w: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节日福利（端午/中秋/春节福利品），工龄工资逐年递增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，员工转介绍奖励等。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平顶山市鲁山县马楼乡沙渚汪村（329国道东侧5米）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F245E64"/>
    <w:rsid w:val="1959028A"/>
    <w:rsid w:val="19F73A90"/>
    <w:rsid w:val="21681610"/>
    <w:rsid w:val="26E848A3"/>
    <w:rsid w:val="320F470F"/>
    <w:rsid w:val="338C0DA0"/>
    <w:rsid w:val="419B0120"/>
    <w:rsid w:val="434D53A5"/>
    <w:rsid w:val="443C3DAB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723</Words>
  <Characters>826</Characters>
  <Lines>0</Lines>
  <Paragraphs>0</Paragraphs>
  <TotalTime>23</TotalTime>
  <ScaleCrop>false</ScaleCrop>
  <LinksUpToDate>false</LinksUpToDate>
  <CharactersWithSpaces>904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2026-01-26T07:53:51Z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B36ECCB1D4FD47E5AD476FDC03E3801E_13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